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4B" w:rsidRPr="00DC0CF5" w:rsidRDefault="00AC674B" w:rsidP="002876F8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5"/>
        <w:gridCol w:w="5686"/>
      </w:tblGrid>
      <w:tr w:rsidR="00AC674B" w:rsidRPr="002876F8" w:rsidTr="002876F8">
        <w:tc>
          <w:tcPr>
            <w:tcW w:w="3885" w:type="dxa"/>
          </w:tcPr>
          <w:p w:rsidR="00AC674B" w:rsidRPr="002876F8" w:rsidRDefault="00AC674B" w:rsidP="002876F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686" w:type="dxa"/>
          </w:tcPr>
          <w:p w:rsidR="00AC674B" w:rsidRPr="002876F8" w:rsidRDefault="00AC674B" w:rsidP="002876F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876F8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AC674B" w:rsidRPr="002876F8" w:rsidTr="002876F8">
        <w:tc>
          <w:tcPr>
            <w:tcW w:w="3885" w:type="dxa"/>
          </w:tcPr>
          <w:p w:rsidR="00AC674B" w:rsidRPr="002876F8" w:rsidRDefault="00AC674B" w:rsidP="002876F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AC674B" w:rsidRPr="002876F8" w:rsidRDefault="00AC674B" w:rsidP="002876F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76F8">
              <w:rPr>
                <w:rFonts w:ascii="Times New Roman" w:hAnsi="Times New Roman" w:cs="Times New Roman"/>
                <w:sz w:val="28"/>
                <w:szCs w:val="28"/>
              </w:rPr>
              <w:t>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76F8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</w:t>
            </w:r>
          </w:p>
        </w:tc>
      </w:tr>
      <w:tr w:rsidR="00AC674B" w:rsidRPr="002876F8" w:rsidTr="002876F8">
        <w:tc>
          <w:tcPr>
            <w:tcW w:w="3885" w:type="dxa"/>
          </w:tcPr>
          <w:p w:rsidR="00AC674B" w:rsidRPr="002876F8" w:rsidRDefault="00AC674B" w:rsidP="002876F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AC674B" w:rsidRPr="002876F8" w:rsidRDefault="00AC674B" w:rsidP="002876F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876F8">
              <w:rPr>
                <w:rFonts w:ascii="Times New Roman" w:hAnsi="Times New Roman" w:cs="Times New Roman"/>
                <w:sz w:val="28"/>
                <w:szCs w:val="28"/>
              </w:rPr>
              <w:t>учреждений дополнительного образования</w:t>
            </w:r>
          </w:p>
        </w:tc>
      </w:tr>
      <w:tr w:rsidR="00AC674B" w:rsidRPr="002876F8" w:rsidTr="002876F8">
        <w:tc>
          <w:tcPr>
            <w:tcW w:w="3885" w:type="dxa"/>
          </w:tcPr>
          <w:p w:rsidR="00AC674B" w:rsidRPr="002876F8" w:rsidRDefault="00AC674B" w:rsidP="002876F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AC674B" w:rsidRPr="002876F8" w:rsidRDefault="00AC674B" w:rsidP="002876F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876F8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AC674B" w:rsidTr="002876F8">
        <w:tc>
          <w:tcPr>
            <w:tcW w:w="3885" w:type="dxa"/>
          </w:tcPr>
          <w:p w:rsidR="00AC674B" w:rsidRDefault="00AC674B" w:rsidP="002876F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AC674B" w:rsidRDefault="00AC674B" w:rsidP="002876F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876F8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AC674B" w:rsidRDefault="00AC674B" w:rsidP="002876F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AC674B" w:rsidRPr="007A7505" w:rsidRDefault="00AC674B" w:rsidP="002E18B6">
      <w:pPr>
        <w:pStyle w:val="NoSpacing"/>
        <w:rPr>
          <w:rFonts w:cs="Times New Roman"/>
          <w:sz w:val="28"/>
          <w:szCs w:val="28"/>
        </w:rPr>
      </w:pPr>
    </w:p>
    <w:p w:rsidR="00AC674B" w:rsidRPr="00C30913" w:rsidRDefault="00AC674B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C30913">
        <w:rPr>
          <w:rFonts w:ascii="Times New Roman" w:hAnsi="Times New Roman" w:cs="Times New Roman"/>
          <w:sz w:val="28"/>
          <w:szCs w:val="28"/>
        </w:rPr>
        <w:t>ПЕРЕЧЕНЬ</w:t>
      </w:r>
    </w:p>
    <w:p w:rsidR="00AC674B" w:rsidRPr="00F67EF6" w:rsidRDefault="00AC674B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67EF6">
        <w:rPr>
          <w:rFonts w:ascii="Times New Roman" w:hAnsi="Times New Roman" w:cs="Times New Roman"/>
          <w:b w:val="0"/>
          <w:bCs w:val="0"/>
          <w:sz w:val="28"/>
          <w:szCs w:val="28"/>
        </w:rPr>
        <w:t>УЧРЕЖДЕНИЙ, ОРГАНИЗАЦИЙ И ДОЛЖНОСТЕЙ, ВРЕМЯ РАБОТЫ</w:t>
      </w:r>
    </w:p>
    <w:p w:rsidR="00AC674B" w:rsidRPr="00F67EF6" w:rsidRDefault="00AC674B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67EF6">
        <w:rPr>
          <w:rFonts w:ascii="Times New Roman" w:hAnsi="Times New Roman" w:cs="Times New Roman"/>
          <w:b w:val="0"/>
          <w:bCs w:val="0"/>
          <w:sz w:val="28"/>
          <w:szCs w:val="28"/>
        </w:rPr>
        <w:t>В КОТОРЫХ ЗАСЧИТЫВАЕТСЯ В ПЕДАГОГИЧЕСКИЙ СТАЖ</w:t>
      </w:r>
    </w:p>
    <w:p w:rsidR="00AC674B" w:rsidRDefault="00AC674B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67EF6">
        <w:rPr>
          <w:rFonts w:ascii="Times New Roman" w:hAnsi="Times New Roman" w:cs="Times New Roman"/>
          <w:b w:val="0"/>
          <w:bCs w:val="0"/>
          <w:sz w:val="28"/>
          <w:szCs w:val="28"/>
        </w:rPr>
        <w:t>РАБОТНИКОВ ОБРАЗОВАНИЯ</w:t>
      </w:r>
    </w:p>
    <w:p w:rsidR="00AC674B" w:rsidRPr="00F67EF6" w:rsidRDefault="00AC674B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60"/>
        <w:gridCol w:w="4638"/>
      </w:tblGrid>
      <w:tr w:rsidR="00AC674B" w:rsidRPr="00BD07CF">
        <w:trPr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учреждений и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организаций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должностей       </w:t>
            </w:r>
          </w:p>
        </w:tc>
      </w:tr>
      <w:tr w:rsidR="00AC674B" w:rsidRPr="00BD07CF">
        <w:trPr>
          <w:trHeight w:val="70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(в том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числе образовательные учреждения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высшего профессионального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образования, высшие и средние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военные образовательные учреждения,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образовательные учреждения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дополнительного профессионального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образования (повышения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специалистов); учреждения  здравоохранения и социального обеспечения: дома ребенка, детские санатории, клиники, поликлиники,   больницы и др., а также отделения,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палаты для детей в учреждениях для взрослых                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Учителя, преподаватели,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учителя-дефектологи,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учителя-логопеды, логопеды,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преподаватели-организаторы (основ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безопасности жизнедеятельности,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допризывной подготовки),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руководители физического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воспитания, старшие мастера,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мастера производственного обучения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(в том числе обучения вождению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транспортных средств, работе на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сельскохозяйственных машинах,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работе на пишущих машинах и другой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организационной технике), старшие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инструкторы-методисты,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инструкторы-методисты (в том числе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по физической культуре и спорту, по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туризму), концертмейстеры,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музыкальные руководители, старшие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воспитатели, воспитатели, классные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воспитатели, социальные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педагоги,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педагоги-психологи,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педагоги-организаторы, педагоги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дополнительного образования,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старшие тренеры-преподаватели,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тренеры-преподаватели, старшие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вожатые (пионервожатые),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 по физкультуре,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 по труду, директора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(начальники, заведующие),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заместители директоров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(начальников, заведующих) по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учебной, учебно-воспитательной,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учебно-производственной,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воспитательной,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культурно-воспитательной работе, по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производственному обучению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(работе), по иностранному языку, по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учебно-летной подготовке, по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общеобразовательной подготовке, по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режиму, заведующие учебной частью,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заведующие (начальники) практикой,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учебно-консультационными пунктами,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логопедическими пунктами,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интернатами, отделениями, отделами,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лабораториями, кабинетами,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секциями, филиалами, курсов и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другими структурными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подразделениями, деятельность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которых связана с образовательным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(воспитательным) процессом,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методическим обеспечением; старшие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дежурные по режиму, дежурные по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режиму, аккомпаниаторы,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культорганизаторы, экскурсоводы;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профессорско-преподавательский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состав (работа, служба)            </w:t>
            </w:r>
          </w:p>
        </w:tc>
      </w:tr>
      <w:tr w:rsidR="00AC674B" w:rsidRPr="00BD07CF">
        <w:trPr>
          <w:trHeight w:val="10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(учебно-методические)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учреждения всех наименований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(независимо от ведомственной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подчиненности)          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Руководители, их заместители,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заведующие секторами, кабинетами,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лабораториями, отделами; научные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сотрудники, деятельность которых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связана с методическим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обеспечением; старшие методисты,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методисты                          </w:t>
            </w:r>
          </w:p>
        </w:tc>
      </w:tr>
      <w:tr w:rsidR="00AC674B" w:rsidRPr="00BD07CF">
        <w:trPr>
          <w:trHeight w:val="68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1. Органы управления образованием и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органы (структурные подразделения),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осуществляющие руководство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ельными учреждениями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C674B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2. Отделы (бюро) технического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обучения, отделы кадров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организаций, подразделений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министерств (ведомств),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занимающиеся вопросами подготовк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и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квалификации кадров на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            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1. Руководящие, инспекторские,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методические должности,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инструкторские, а также другие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должности специалистов (за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исключением работы на должностях,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связанных с экономической,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финансовой, хозяйственной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деятельностью, со строительством,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снабжением, делопроизводством)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2. Штатные преподаватели, мастера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производственного обучения рабочих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производстве, руководящие,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инспекторские, инженерные,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методические должности,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деятельность которых связана с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вопросами подготовки и повышения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квалификации кадров                </w:t>
            </w:r>
          </w:p>
        </w:tc>
      </w:tr>
      <w:tr w:rsidR="00AC674B" w:rsidRPr="00BD07CF">
        <w:trPr>
          <w:trHeight w:val="12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IV.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РОСТО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(ДОСААФ) и гражданской авиации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IV.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Руководящий, командно-летный,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командно-инструкторский,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инженерно-инструкторский,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инструкторский и преподавательский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состав, мастера производственного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обучения,   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инженеры-инструкторы-методисты,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инженеры-летчики-методисты         </w:t>
            </w:r>
          </w:p>
        </w:tc>
      </w:tr>
      <w:tr w:rsidR="00AC674B" w:rsidRPr="00BD07CF">
        <w:trPr>
          <w:trHeight w:val="16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Общежития учреждений, предприятий и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организаций,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жилищно-эксплуатационные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организации, молодежные жилищные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комплексы, детские кинотеатры,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театры юного зрителя, кукольные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театры, культурно-просветительские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учреждения и подразделения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предприятий и организаций по работе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детьми и подростками  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Воспитатели,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педагоги-организаторы,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педагоги-психологи (психологи),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преподаватели, педагоги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дополнительного образования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(руководители кружков) для детей и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подростков, инструкторы и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инструкторы-методисты,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тренеры-преподаватели и другие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специалисты по работе с детьми и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подростками, заведующие детскими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отделами, секторами                </w:t>
            </w:r>
          </w:p>
        </w:tc>
      </w:tr>
      <w:tr w:rsidR="00AC674B" w:rsidRPr="00BD07CF">
        <w:trPr>
          <w:trHeight w:val="69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Исправительные колонии,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воспитательные колонии,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следственные изоляторы и тюрьмы,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лечебно-исправительные учреждения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4B" w:rsidRPr="00BD07CF" w:rsidRDefault="00AC674B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Работа (служба) при наличии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педагогического образования на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должностях: заместитель начальника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по воспитательной работе, начальник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отряда, старший инспектор,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инспектор по общеобразовательной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работе (обучению), старший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инспектор-методист и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инспектор-методист, старший инженер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инженер по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производственно-техническому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обучению, старший мастер и мастер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производственного обучения, старший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инспектор и инспектор по охране и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режиму, заведующий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учебно-техническим кабинетом,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психолог                           </w:t>
            </w:r>
          </w:p>
        </w:tc>
      </w:tr>
    </w:tbl>
    <w:p w:rsidR="00AC674B" w:rsidRPr="00BD07CF" w:rsidRDefault="00AC674B" w:rsidP="002E18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C674B" w:rsidRPr="00F67EF6" w:rsidRDefault="00AC674B" w:rsidP="002E18B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в</w:t>
      </w:r>
      <w:r w:rsidRPr="00F67EF6">
        <w:rPr>
          <w:rFonts w:ascii="Times New Roman" w:hAnsi="Times New Roman" w:cs="Times New Roman"/>
          <w:sz w:val="24"/>
          <w:szCs w:val="24"/>
        </w:rPr>
        <w:t xml:space="preserve"> стаж педагогической работы включается время работы в качестве учителей-дефектологов, логопедов, воспитателей в учреждениях здравоохранения и социального обеспечения для взрослых, методистов оргметодотдела республиканской, краевой, областной больницы.</w:t>
      </w:r>
    </w:p>
    <w:p w:rsidR="00AC674B" w:rsidRDefault="00AC674B" w:rsidP="002E18B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674B" w:rsidRDefault="00AC674B" w:rsidP="002E18B6">
      <w:pPr>
        <w:rPr>
          <w:sz w:val="28"/>
          <w:szCs w:val="28"/>
        </w:rPr>
      </w:pPr>
    </w:p>
    <w:p w:rsidR="00AC674B" w:rsidRDefault="00AC674B"/>
    <w:sectPr w:rsidR="00AC674B" w:rsidSect="008E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661"/>
    <w:rsid w:val="000B0829"/>
    <w:rsid w:val="000F503A"/>
    <w:rsid w:val="00110A6C"/>
    <w:rsid w:val="002876F8"/>
    <w:rsid w:val="002E18B6"/>
    <w:rsid w:val="00426947"/>
    <w:rsid w:val="00486DE6"/>
    <w:rsid w:val="005F7661"/>
    <w:rsid w:val="006C06DF"/>
    <w:rsid w:val="007A7505"/>
    <w:rsid w:val="00835CBE"/>
    <w:rsid w:val="00842F22"/>
    <w:rsid w:val="008E7F78"/>
    <w:rsid w:val="009F2380"/>
    <w:rsid w:val="00AC674B"/>
    <w:rsid w:val="00B71BEB"/>
    <w:rsid w:val="00B83CDF"/>
    <w:rsid w:val="00BD07CF"/>
    <w:rsid w:val="00C30913"/>
    <w:rsid w:val="00D22F63"/>
    <w:rsid w:val="00DC0CF5"/>
    <w:rsid w:val="00E06C97"/>
    <w:rsid w:val="00F67EF6"/>
    <w:rsid w:val="00F8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2E18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Normal">
    <w:name w:val="ConsNormal"/>
    <w:uiPriority w:val="99"/>
    <w:rsid w:val="002E18B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customStyle="1" w:styleId="ConsNonformat">
    <w:name w:val="ConsNonformat"/>
    <w:uiPriority w:val="99"/>
    <w:rsid w:val="002E18B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customStyle="1" w:styleId="ConsCell">
    <w:name w:val="ConsCell"/>
    <w:uiPriority w:val="99"/>
    <w:rsid w:val="002E18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18"/>
      <w:szCs w:val="18"/>
    </w:rPr>
  </w:style>
  <w:style w:type="paragraph" w:styleId="NoSpacing">
    <w:name w:val="No Spacing"/>
    <w:uiPriority w:val="99"/>
    <w:qFormat/>
    <w:rsid w:val="002E18B6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D22F63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2876F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993</Words>
  <Characters>5664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11</cp:revision>
  <cp:lastPrinted>2016-05-13T11:29:00Z</cp:lastPrinted>
  <dcterms:created xsi:type="dcterms:W3CDTF">2013-10-11T07:12:00Z</dcterms:created>
  <dcterms:modified xsi:type="dcterms:W3CDTF">2016-07-19T14:28:00Z</dcterms:modified>
</cp:coreProperties>
</file>